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827" w:rsidRPr="001668F4" w:rsidRDefault="00F53827">
      <w:pPr>
        <w:pStyle w:val="a3"/>
        <w:rPr>
          <w:b w:val="0"/>
          <w:bCs/>
          <w:sz w:val="24"/>
        </w:rPr>
      </w:pPr>
      <w:r>
        <w:rPr>
          <w:b w:val="0"/>
          <w:bCs/>
          <w:sz w:val="24"/>
        </w:rPr>
        <w:t xml:space="preserve"> </w:t>
      </w:r>
      <w:r w:rsidRPr="006A1227">
        <w:rPr>
          <w:b w:val="0"/>
          <w:bCs/>
          <w:sz w:val="24"/>
        </w:rPr>
        <w:t xml:space="preserve">ДОГОВОР № </w:t>
      </w:r>
    </w:p>
    <w:p w:rsidR="00F53827" w:rsidRDefault="00F53827">
      <w:pPr>
        <w:jc w:val="center"/>
        <w:rPr>
          <w:bCs/>
          <w:szCs w:val="28"/>
        </w:rPr>
      </w:pPr>
      <w:r>
        <w:rPr>
          <w:bCs/>
          <w:szCs w:val="28"/>
        </w:rPr>
        <w:t>купли-продажи земельного участка</w:t>
      </w:r>
    </w:p>
    <w:p w:rsidR="002203FC" w:rsidRDefault="002203FC" w:rsidP="002203FC">
      <w:pPr>
        <w:jc w:val="both"/>
        <w:rPr>
          <w:bCs/>
          <w:szCs w:val="28"/>
        </w:rPr>
      </w:pPr>
      <w:r>
        <w:rPr>
          <w:bCs/>
          <w:szCs w:val="28"/>
        </w:rPr>
        <w:t>г. Сургут                                                                                                                                     __.__.2014</w:t>
      </w:r>
    </w:p>
    <w:p w:rsidR="002203FC" w:rsidRDefault="002203FC" w:rsidP="002203FC">
      <w:pPr>
        <w:ind w:firstLine="360"/>
        <w:jc w:val="both"/>
      </w:pPr>
    </w:p>
    <w:p w:rsidR="002203FC" w:rsidRDefault="002203FC" w:rsidP="002203FC">
      <w:pPr>
        <w:ind w:firstLine="708"/>
        <w:jc w:val="both"/>
        <w:rPr>
          <w:bCs/>
          <w:szCs w:val="28"/>
        </w:rPr>
      </w:pPr>
      <w:bookmarkStart w:id="0" w:name="OLE_LINK1"/>
      <w:bookmarkStart w:id="1" w:name="OLE_LINK3"/>
      <w:bookmarkStart w:id="2" w:name="OLE_LINK4"/>
      <w:bookmarkStart w:id="3" w:name="OLE_LINK5"/>
      <w:bookmarkStart w:id="4" w:name="OLE_LINK2"/>
      <w:bookmarkStart w:id="5" w:name="OLE_LINK6"/>
      <w:bookmarkStart w:id="6" w:name="OLE_LINK7"/>
      <w:bookmarkStart w:id="7" w:name="OLE_LINK8"/>
      <w:proofErr w:type="gramStart"/>
      <w:r w:rsidRPr="009A7F8B">
        <w:t xml:space="preserve">Администрация муниципального образования городской округ город Сургут, в лице директора департамента имущественных и земельных отношений Администрации города Сургута </w:t>
      </w:r>
      <w:proofErr w:type="spellStart"/>
      <w:r w:rsidR="002B2B21">
        <w:t>Клочкова</w:t>
      </w:r>
      <w:proofErr w:type="spellEnd"/>
      <w:r w:rsidR="002B2B21">
        <w:t xml:space="preserve"> Вадима Дмитриевича</w:t>
      </w:r>
      <w:r>
        <w:t>, действующей</w:t>
      </w:r>
      <w:r w:rsidRPr="009A7F8B">
        <w:t xml:space="preserve"> на основании доверенности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t xml:space="preserve">от </w:t>
      </w:r>
      <w:r w:rsidR="002B2B21">
        <w:t>21.07</w:t>
      </w:r>
      <w:r w:rsidRPr="00D57533">
        <w:t>.201</w:t>
      </w:r>
      <w:r w:rsidR="002B2B21">
        <w:t>4 № 239</w:t>
      </w:r>
      <w:r>
        <w:t xml:space="preserve">, именуемая в дальнейшем </w:t>
      </w:r>
      <w:r>
        <w:rPr>
          <w:bCs/>
          <w:szCs w:val="28"/>
        </w:rPr>
        <w:t>«Продавец», с одной стороны, и __________________________, именуемый в дальнейшем «Покупатель», на основании протокола о результатах аукциона №___ от __.__.2014, заключили настоящий договор о нижеследующем:</w:t>
      </w:r>
      <w:proofErr w:type="gramEnd"/>
    </w:p>
    <w:p w:rsidR="00F53827" w:rsidRDefault="00F53827">
      <w:pPr>
        <w:pStyle w:val="1"/>
        <w:numPr>
          <w:ilvl w:val="0"/>
          <w:numId w:val="14"/>
        </w:numPr>
        <w:jc w:val="center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ПРЕДМЕТ ДОГОВОРА</w:t>
      </w:r>
    </w:p>
    <w:p w:rsidR="00F53827" w:rsidRDefault="00F53827" w:rsidP="00585600">
      <w:pPr>
        <w:pStyle w:val="2"/>
        <w:numPr>
          <w:ilvl w:val="0"/>
          <w:numId w:val="0"/>
        </w:numPr>
        <w:ind w:firstLine="360"/>
        <w:jc w:val="both"/>
        <w:rPr>
          <w:rFonts w:ascii="Times New Roman" w:hAnsi="Times New Roman" w:cs="Times New Roman"/>
          <w:b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i w:val="0"/>
          <w:iCs w:val="0"/>
          <w:sz w:val="24"/>
        </w:rPr>
        <w:t xml:space="preserve">1.1.Продавец обязуется передать в собственность, а Покупатель принять и оплатить по цене и на условиях настоящего договора земельный участок, площадью </w:t>
      </w:r>
      <w:r w:rsidR="00BA5BF5">
        <w:rPr>
          <w:rFonts w:ascii="Times New Roman" w:hAnsi="Times New Roman" w:cs="Times New Roman"/>
          <w:b w:val="0"/>
          <w:i w:val="0"/>
          <w:iCs w:val="0"/>
          <w:sz w:val="24"/>
        </w:rPr>
        <w:t>4848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 xml:space="preserve"> кв.м. относящийся к  категории  земель  населенных </w:t>
      </w:r>
      <w:r w:rsidR="00650335">
        <w:rPr>
          <w:rFonts w:ascii="Times New Roman" w:hAnsi="Times New Roman" w:cs="Times New Roman"/>
          <w:b w:val="0"/>
          <w:i w:val="0"/>
          <w:iCs w:val="0"/>
          <w:sz w:val="24"/>
        </w:rPr>
        <w:t xml:space="preserve">пунктов  с кадастровым номером 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86:10:0101</w:t>
      </w:r>
      <w:r w:rsidR="00BA5BF5">
        <w:rPr>
          <w:rFonts w:ascii="Times New Roman" w:hAnsi="Times New Roman" w:cs="Times New Roman"/>
          <w:b w:val="0"/>
          <w:i w:val="0"/>
          <w:iCs w:val="0"/>
          <w:sz w:val="24"/>
        </w:rPr>
        <w:t>211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:</w:t>
      </w:r>
      <w:r w:rsidR="00BA5BF5">
        <w:rPr>
          <w:rFonts w:ascii="Times New Roman" w:hAnsi="Times New Roman" w:cs="Times New Roman"/>
          <w:b w:val="0"/>
          <w:i w:val="0"/>
          <w:iCs w:val="0"/>
          <w:sz w:val="24"/>
        </w:rPr>
        <w:t>2</w:t>
      </w:r>
      <w:r w:rsidR="00253E1E">
        <w:rPr>
          <w:rFonts w:ascii="Times New Roman" w:hAnsi="Times New Roman" w:cs="Times New Roman"/>
          <w:b w:val="0"/>
          <w:i w:val="0"/>
          <w:iCs w:val="0"/>
          <w:sz w:val="24"/>
        </w:rPr>
        <w:t>9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, расположенный по адресу: Ханты-Мансийский авто</w:t>
      </w:r>
      <w:r w:rsidR="00E01C6D">
        <w:rPr>
          <w:rFonts w:ascii="Times New Roman" w:hAnsi="Times New Roman" w:cs="Times New Roman"/>
          <w:b w:val="0"/>
          <w:i w:val="0"/>
          <w:iCs w:val="0"/>
          <w:sz w:val="24"/>
        </w:rPr>
        <w:t>номный округ - Югра, г.</w:t>
      </w:r>
      <w:r w:rsidR="00C549B9">
        <w:rPr>
          <w:rFonts w:ascii="Times New Roman" w:hAnsi="Times New Roman" w:cs="Times New Roman"/>
          <w:b w:val="0"/>
          <w:i w:val="0"/>
          <w:iCs w:val="0"/>
          <w:sz w:val="24"/>
        </w:rPr>
        <w:t>Сургут</w:t>
      </w:r>
      <w:r w:rsidR="006A1227">
        <w:rPr>
          <w:rFonts w:ascii="Times New Roman" w:hAnsi="Times New Roman" w:cs="Times New Roman"/>
          <w:b w:val="0"/>
          <w:i w:val="0"/>
          <w:iCs w:val="0"/>
          <w:sz w:val="24"/>
        </w:rPr>
        <w:t xml:space="preserve">, </w:t>
      </w:r>
      <w:r w:rsidR="00BA5BF5">
        <w:rPr>
          <w:rFonts w:ascii="Times New Roman" w:hAnsi="Times New Roman" w:cs="Times New Roman"/>
          <w:b w:val="0"/>
          <w:i w:val="0"/>
          <w:iCs w:val="0"/>
          <w:sz w:val="24"/>
        </w:rPr>
        <w:t>Восточный промрайон, улица Базовая</w:t>
      </w:r>
      <w:r w:rsidR="00585600">
        <w:rPr>
          <w:rFonts w:ascii="Times New Roman" w:hAnsi="Times New Roman" w:cs="Times New Roman"/>
          <w:b w:val="0"/>
          <w:i w:val="0"/>
          <w:i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(далее именуемый Участок). Земельный Участок предоставлен для</w:t>
      </w:r>
      <w:r w:rsidR="00250C2B">
        <w:rPr>
          <w:rFonts w:ascii="Times New Roman" w:hAnsi="Times New Roman" w:cs="Times New Roman"/>
          <w:b w:val="0"/>
          <w:i w:val="0"/>
          <w:iCs w:val="0"/>
          <w:sz w:val="24"/>
        </w:rPr>
        <w:t xml:space="preserve"> </w:t>
      </w:r>
      <w:r w:rsidR="00585600">
        <w:rPr>
          <w:rFonts w:ascii="Times New Roman" w:hAnsi="Times New Roman" w:cs="Times New Roman"/>
          <w:b w:val="0"/>
          <w:i w:val="0"/>
          <w:iCs w:val="0"/>
          <w:sz w:val="24"/>
        </w:rPr>
        <w:t>строительства</w:t>
      </w:r>
      <w:r w:rsidR="00D51312" w:rsidRPr="00D51312">
        <w:rPr>
          <w:rFonts w:ascii="Times New Roman" w:hAnsi="Times New Roman" w:cs="Times New Roman"/>
          <w:b w:val="0"/>
          <w:i w:val="0"/>
          <w:iCs w:val="0"/>
          <w:sz w:val="24"/>
        </w:rPr>
        <w:t xml:space="preserve"> </w:t>
      </w:r>
      <w:r w:rsidR="00BA5BF5">
        <w:rPr>
          <w:rFonts w:ascii="Times New Roman" w:hAnsi="Times New Roman" w:cs="Times New Roman"/>
          <w:b w:val="0"/>
          <w:i w:val="0"/>
          <w:iCs w:val="0"/>
          <w:sz w:val="24"/>
        </w:rPr>
        <w:t>объекта «Объекты производственного назначения»</w:t>
      </w:r>
      <w:r w:rsidR="00250C2B">
        <w:rPr>
          <w:rFonts w:ascii="Times New Roman" w:hAnsi="Times New Roman" w:cs="Times New Roman"/>
          <w:b w:val="0"/>
          <w:i w:val="0"/>
          <w:iCs w:val="0"/>
          <w:sz w:val="24"/>
        </w:rPr>
        <w:t>.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 xml:space="preserve"> Границы Участка  обозначены в кадастровом </w:t>
      </w:r>
      <w:r w:rsidR="00C276C5">
        <w:rPr>
          <w:rFonts w:ascii="Times New Roman" w:hAnsi="Times New Roman" w:cs="Times New Roman"/>
          <w:b w:val="0"/>
          <w:i w:val="0"/>
          <w:iCs w:val="0"/>
          <w:sz w:val="24"/>
        </w:rPr>
        <w:t>паспорте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.</w:t>
      </w:r>
      <w:r w:rsidR="003A2E4B">
        <w:rPr>
          <w:rFonts w:ascii="Times New Roman" w:hAnsi="Times New Roman" w:cs="Times New Roman"/>
          <w:b w:val="0"/>
          <w:i w:val="0"/>
          <w:iCs w:val="0"/>
          <w:sz w:val="24"/>
        </w:rPr>
        <w:t xml:space="preserve"> </w:t>
      </w:r>
    </w:p>
    <w:p w:rsidR="00A15B81" w:rsidRDefault="00585600" w:rsidP="00A15B81">
      <w:pPr>
        <w:pStyle w:val="20"/>
        <w:spacing w:line="240" w:lineRule="auto"/>
        <w:rPr>
          <w:iCs/>
        </w:rPr>
      </w:pPr>
      <w:r>
        <w:rPr>
          <w:iCs/>
        </w:rPr>
        <w:t>1.2.</w:t>
      </w:r>
      <w:r w:rsidRPr="00497A02">
        <w:rPr>
          <w:iCs/>
        </w:rPr>
        <w:t xml:space="preserve"> </w:t>
      </w:r>
      <w:r>
        <w:rPr>
          <w:iCs/>
        </w:rPr>
        <w:t xml:space="preserve">Настоящий договор вступает в силу с момента его подписания обеими сторонами. Переход права собственности на Участок к Покупателю подлежит государственной регистрации в </w:t>
      </w:r>
      <w:r w:rsidRPr="00143D5B">
        <w:t>Сургутском отделе Управления Федеральной службы государственной регистрации, кадастра и картографии по Ханты-Мансийскому автономному округу-Югре</w:t>
      </w:r>
      <w:r>
        <w:rPr>
          <w:iCs/>
        </w:rPr>
        <w:t>.</w:t>
      </w:r>
    </w:p>
    <w:p w:rsidR="00A15B81" w:rsidRDefault="00A15B81" w:rsidP="00A15B81">
      <w:pPr>
        <w:pStyle w:val="20"/>
        <w:spacing w:line="240" w:lineRule="auto"/>
        <w:rPr>
          <w:iCs/>
          <w:szCs w:val="24"/>
        </w:rPr>
      </w:pPr>
    </w:p>
    <w:p w:rsidR="00F53827" w:rsidRDefault="00F53827" w:rsidP="00752245">
      <w:pPr>
        <w:pStyle w:val="2"/>
        <w:numPr>
          <w:ilvl w:val="0"/>
          <w:numId w:val="0"/>
        </w:numPr>
        <w:spacing w:before="0" w:after="0"/>
        <w:ind w:firstLine="360"/>
        <w:jc w:val="center"/>
        <w:rPr>
          <w:rFonts w:ascii="Times New Roman" w:hAnsi="Times New Roman" w:cs="Times New Roman"/>
          <w:b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i w:val="0"/>
          <w:iCs w:val="0"/>
          <w:sz w:val="24"/>
        </w:rPr>
        <w:t>2.</w:t>
      </w:r>
      <w:r>
        <w:rPr>
          <w:rFonts w:ascii="Times New Roman" w:hAnsi="Times New Roman" w:cs="Times New Roman"/>
          <w:b w:val="0"/>
          <w:sz w:val="24"/>
        </w:rPr>
        <w:t xml:space="preserve">  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ПЛАТА ПО ДОГОВОРУ</w:t>
      </w:r>
    </w:p>
    <w:p w:rsidR="00F53827" w:rsidRDefault="00F53827" w:rsidP="00752245">
      <w:pPr>
        <w:pStyle w:val="2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i w:val="0"/>
          <w:iCs w:val="0"/>
          <w:sz w:val="24"/>
        </w:rPr>
        <w:t xml:space="preserve">      2.1. Продажная цена Участка составляет </w:t>
      </w:r>
      <w:r w:rsidR="00766EDE">
        <w:rPr>
          <w:rFonts w:ascii="Times New Roman" w:hAnsi="Times New Roman" w:cs="Times New Roman"/>
          <w:b w:val="0"/>
          <w:i w:val="0"/>
          <w:iCs w:val="0"/>
          <w:sz w:val="24"/>
        </w:rPr>
        <w:t>_________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 xml:space="preserve"> руб.</w:t>
      </w:r>
      <w:r w:rsidR="00E01C6D">
        <w:rPr>
          <w:rFonts w:ascii="Times New Roman" w:hAnsi="Times New Roman" w:cs="Times New Roman"/>
          <w:b w:val="0"/>
          <w:i w:val="0"/>
          <w:iCs w:val="0"/>
          <w:sz w:val="24"/>
        </w:rPr>
        <w:t xml:space="preserve"> </w:t>
      </w:r>
      <w:r w:rsidR="00766EDE">
        <w:rPr>
          <w:rFonts w:ascii="Times New Roman" w:hAnsi="Times New Roman" w:cs="Times New Roman"/>
          <w:b w:val="0"/>
          <w:i w:val="0"/>
          <w:iCs w:val="0"/>
          <w:sz w:val="24"/>
        </w:rPr>
        <w:t>__</w:t>
      </w:r>
      <w:r w:rsidR="00E01C6D">
        <w:rPr>
          <w:rFonts w:ascii="Times New Roman" w:hAnsi="Times New Roman" w:cs="Times New Roman"/>
          <w:b w:val="0"/>
          <w:i w:val="0"/>
          <w:i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 xml:space="preserve">коп. </w:t>
      </w:r>
      <w:r w:rsidR="003066BF">
        <w:rPr>
          <w:rFonts w:ascii="Times New Roman" w:hAnsi="Times New Roman" w:cs="Times New Roman"/>
          <w:b w:val="0"/>
          <w:i w:val="0"/>
          <w:iCs w:val="0"/>
          <w:sz w:val="24"/>
        </w:rPr>
        <w:t>(</w:t>
      </w:r>
      <w:r w:rsidR="00766EDE">
        <w:rPr>
          <w:rFonts w:ascii="Times New Roman" w:hAnsi="Times New Roman" w:cs="Times New Roman"/>
          <w:b w:val="0"/>
          <w:i w:val="0"/>
          <w:iCs w:val="0"/>
          <w:sz w:val="24"/>
        </w:rPr>
        <w:t>_________________________).</w:t>
      </w:r>
    </w:p>
    <w:p w:rsidR="00F53827" w:rsidRDefault="00F53827">
      <w:pPr>
        <w:pStyle w:val="a4"/>
        <w:ind w:firstLine="0"/>
      </w:pPr>
      <w:r>
        <w:t xml:space="preserve">      2.2.Покупатель обязан оплатить </w:t>
      </w:r>
      <w:r w:rsidR="00766EDE">
        <w:t>_______</w:t>
      </w:r>
      <w:r>
        <w:t xml:space="preserve"> рублей </w:t>
      </w:r>
      <w:r w:rsidR="00766EDE">
        <w:t>__</w:t>
      </w:r>
      <w:r w:rsidR="00E01C6D">
        <w:t xml:space="preserve"> коп.</w:t>
      </w:r>
      <w:r>
        <w:t xml:space="preserve"> (продажная цена Участка </w:t>
      </w:r>
      <w:r w:rsidR="00766EDE">
        <w:t>_______</w:t>
      </w:r>
      <w:r w:rsidR="004C3FD1" w:rsidRPr="004C3FD1">
        <w:rPr>
          <w:iCs/>
        </w:rPr>
        <w:t xml:space="preserve"> руб.</w:t>
      </w:r>
      <w:r w:rsidR="00766EDE">
        <w:rPr>
          <w:iCs/>
        </w:rPr>
        <w:t>__</w:t>
      </w:r>
      <w:r w:rsidR="004C3FD1" w:rsidRPr="004C3FD1">
        <w:rPr>
          <w:iCs/>
        </w:rPr>
        <w:t xml:space="preserve"> коп.</w:t>
      </w:r>
      <w:r w:rsidR="004C3FD1">
        <w:rPr>
          <w:b/>
          <w:i/>
          <w:iCs/>
        </w:rPr>
        <w:t xml:space="preserve"> </w:t>
      </w:r>
      <w:r>
        <w:t xml:space="preserve">за вычетом задатка в сумме </w:t>
      </w:r>
      <w:r w:rsidR="00BA5BF5">
        <w:rPr>
          <w:b/>
        </w:rPr>
        <w:t>_______</w:t>
      </w:r>
      <w:r>
        <w:t xml:space="preserve"> рублей) в течение 30 (тридцати) календарных дней с момента подписания обеими сторонами настоящего договора. </w:t>
      </w:r>
    </w:p>
    <w:p w:rsidR="00F53827" w:rsidRDefault="00F53827">
      <w:pPr>
        <w:jc w:val="both"/>
        <w:rPr>
          <w:bCs/>
          <w:szCs w:val="28"/>
        </w:rPr>
      </w:pPr>
      <w:r>
        <w:rPr>
          <w:bCs/>
          <w:szCs w:val="28"/>
        </w:rPr>
        <w:t xml:space="preserve">      2.3.Полная оплата цены Участка должна быть произведена до государственной регистрации права собственности на Участок.</w:t>
      </w:r>
    </w:p>
    <w:p w:rsidR="00F53827" w:rsidRDefault="00F53827">
      <w:pPr>
        <w:jc w:val="both"/>
      </w:pPr>
      <w:r>
        <w:rPr>
          <w:bCs/>
          <w:szCs w:val="28"/>
        </w:rPr>
        <w:t xml:space="preserve">      2.4.</w:t>
      </w:r>
      <w:r w:rsidR="002203FC" w:rsidRPr="002203FC">
        <w:rPr>
          <w:bCs/>
          <w:szCs w:val="28"/>
        </w:rPr>
        <w:t xml:space="preserve"> </w:t>
      </w:r>
      <w:r w:rsidR="002203FC">
        <w:rPr>
          <w:bCs/>
          <w:szCs w:val="28"/>
        </w:rPr>
        <w:t xml:space="preserve">Оплата производится в рублях. Сумма платежа перечисляется </w:t>
      </w:r>
      <w:r w:rsidR="002203FC">
        <w:t xml:space="preserve">на </w:t>
      </w:r>
      <w:r w:rsidR="00BA5BF5">
        <w:t>следующие реквизиты: ___________________________________________________________________________________</w:t>
      </w:r>
      <w:r w:rsidR="002203FC">
        <w:t>.</w:t>
      </w:r>
    </w:p>
    <w:p w:rsidR="00F53827" w:rsidRDefault="00F53827">
      <w:pPr>
        <w:jc w:val="both"/>
      </w:pPr>
    </w:p>
    <w:p w:rsidR="00F53827" w:rsidRDefault="00F53827">
      <w:pPr>
        <w:numPr>
          <w:ilvl w:val="0"/>
          <w:numId w:val="16"/>
        </w:numPr>
        <w:jc w:val="center"/>
        <w:rPr>
          <w:bCs/>
          <w:szCs w:val="28"/>
        </w:rPr>
      </w:pPr>
      <w:r>
        <w:rPr>
          <w:bCs/>
          <w:szCs w:val="28"/>
        </w:rPr>
        <w:t>ПРАВА И ОБЯЗАННОСТИ СТОРОН.</w:t>
      </w:r>
    </w:p>
    <w:p w:rsidR="00F53827" w:rsidRDefault="00F53827">
      <w:pPr>
        <w:jc w:val="both"/>
        <w:rPr>
          <w:bCs/>
          <w:szCs w:val="28"/>
        </w:rPr>
      </w:pPr>
      <w:r>
        <w:rPr>
          <w:bCs/>
          <w:szCs w:val="28"/>
        </w:rPr>
        <w:t xml:space="preserve">      3.1.Продавец обязуется:</w:t>
      </w:r>
    </w:p>
    <w:p w:rsidR="00F53827" w:rsidRDefault="00F53827">
      <w:pPr>
        <w:jc w:val="both"/>
        <w:rPr>
          <w:bCs/>
          <w:szCs w:val="28"/>
        </w:rPr>
      </w:pPr>
      <w:r>
        <w:rPr>
          <w:bCs/>
          <w:szCs w:val="28"/>
        </w:rPr>
        <w:t xml:space="preserve">      3.1.1.Предоставить Покупателю сведения, необходимые для исполнения условий, установленных договором.</w:t>
      </w:r>
    </w:p>
    <w:p w:rsidR="00F53827" w:rsidRDefault="00F53827">
      <w:pPr>
        <w:ind w:firstLine="360"/>
        <w:jc w:val="both"/>
        <w:rPr>
          <w:bCs/>
          <w:szCs w:val="28"/>
        </w:rPr>
      </w:pPr>
      <w:r>
        <w:rPr>
          <w:bCs/>
          <w:szCs w:val="28"/>
        </w:rPr>
        <w:t>3.2.Покупатель обязуется:</w:t>
      </w:r>
    </w:p>
    <w:p w:rsidR="00F53827" w:rsidRDefault="00F53827">
      <w:pPr>
        <w:ind w:firstLine="360"/>
        <w:jc w:val="both"/>
        <w:rPr>
          <w:bCs/>
          <w:szCs w:val="28"/>
        </w:rPr>
      </w:pPr>
      <w:r>
        <w:rPr>
          <w:bCs/>
          <w:szCs w:val="28"/>
        </w:rPr>
        <w:t>3.2.1.Уплатить цену Участка в сроки и в порядке, предусмотренном разделом 2 настоящего договора.</w:t>
      </w:r>
    </w:p>
    <w:p w:rsidR="00F53827" w:rsidRDefault="00F53827">
      <w:pPr>
        <w:ind w:firstLine="360"/>
        <w:jc w:val="both"/>
        <w:rPr>
          <w:bCs/>
          <w:szCs w:val="28"/>
        </w:rPr>
      </w:pPr>
      <w:r>
        <w:rPr>
          <w:bCs/>
          <w:szCs w:val="28"/>
        </w:rPr>
        <w:t>3.2.2.Выполнять требования, вытекающие из установленных в соответствии с законодательством Российской Федерации ограничений прав на Участок.</w:t>
      </w:r>
    </w:p>
    <w:p w:rsidR="00F53827" w:rsidRDefault="00F53827">
      <w:pPr>
        <w:pStyle w:val="20"/>
        <w:spacing w:line="240" w:lineRule="auto"/>
      </w:pPr>
      <w:r>
        <w:t>3.2.3.Предоставлять информацию о состоянии Участка по запросам соответствующих органов государственной власти, органов местного самоуправления, создавать необходимые условия для контроля за надлежащим выполнением условий договора и установленного порядка использования Участка, а также обеспечивать доступ и проход на Участок их представителей.</w:t>
      </w:r>
    </w:p>
    <w:p w:rsidR="00F53827" w:rsidRDefault="00C82A12">
      <w:pPr>
        <w:ind w:firstLine="360"/>
        <w:jc w:val="both"/>
        <w:rPr>
          <w:bCs/>
          <w:szCs w:val="28"/>
        </w:rPr>
      </w:pPr>
      <w:r>
        <w:rPr>
          <w:bCs/>
          <w:szCs w:val="28"/>
        </w:rPr>
        <w:t xml:space="preserve"> </w:t>
      </w:r>
      <w:r w:rsidR="00F53827">
        <w:rPr>
          <w:bCs/>
          <w:szCs w:val="28"/>
        </w:rPr>
        <w:t xml:space="preserve">3.2.4.За свой счет обеспечить государственную регистрацию права собственности на Участок. </w:t>
      </w:r>
    </w:p>
    <w:p w:rsidR="00F53827" w:rsidRDefault="00F53827">
      <w:pPr>
        <w:jc w:val="both"/>
        <w:rPr>
          <w:bCs/>
          <w:szCs w:val="28"/>
        </w:rPr>
      </w:pPr>
      <w:r>
        <w:rPr>
          <w:bCs/>
          <w:szCs w:val="28"/>
        </w:rPr>
        <w:t xml:space="preserve">       3.2.5.Поддерживать на предоставленном Участке должный санитарный порядок и уровень благоустройства, не допускать загрязнения, захламления Участка.</w:t>
      </w:r>
    </w:p>
    <w:p w:rsidR="003A2E4B" w:rsidRPr="003A2E4B" w:rsidRDefault="003A2E4B">
      <w:pPr>
        <w:jc w:val="both"/>
        <w:rPr>
          <w:bCs/>
          <w:szCs w:val="28"/>
        </w:rPr>
      </w:pPr>
      <w:r>
        <w:rPr>
          <w:bCs/>
          <w:szCs w:val="28"/>
        </w:rPr>
        <w:t xml:space="preserve">        3.2.6. </w:t>
      </w:r>
      <w:r w:rsidR="00E022DD">
        <w:rPr>
          <w:bCs/>
          <w:szCs w:val="28"/>
        </w:rPr>
        <w:t xml:space="preserve">Соблюдать требования Правил благоустройства территории города Сургута, утвержденных решением Думы города Сургута от 20 июня </w:t>
      </w:r>
      <w:smartTag w:uri="urn:schemas-microsoft-com:office:smarttags" w:element="metricconverter">
        <w:smartTagPr>
          <w:attr w:name="ProductID" w:val="2013 г"/>
        </w:smartTagPr>
        <w:r w:rsidR="00E022DD">
          <w:rPr>
            <w:bCs/>
            <w:szCs w:val="28"/>
          </w:rPr>
          <w:t>2013 г</w:t>
        </w:r>
      </w:smartTag>
      <w:r w:rsidR="00E022DD">
        <w:rPr>
          <w:bCs/>
          <w:szCs w:val="28"/>
        </w:rPr>
        <w:t>. № 345-</w:t>
      </w:r>
      <w:r w:rsidR="00E022DD">
        <w:rPr>
          <w:bCs/>
          <w:szCs w:val="28"/>
          <w:lang w:val="en-US"/>
        </w:rPr>
        <w:t>V</w:t>
      </w:r>
      <w:r w:rsidR="00E022DD">
        <w:rPr>
          <w:bCs/>
          <w:szCs w:val="28"/>
        </w:rPr>
        <w:t xml:space="preserve"> ДГ.</w:t>
      </w:r>
    </w:p>
    <w:p w:rsidR="00F53827" w:rsidRDefault="00F53827">
      <w:pPr>
        <w:jc w:val="both"/>
        <w:rPr>
          <w:bCs/>
          <w:szCs w:val="28"/>
        </w:rPr>
      </w:pPr>
      <w:r>
        <w:rPr>
          <w:bCs/>
          <w:szCs w:val="28"/>
        </w:rPr>
        <w:t xml:space="preserve">      3.2.</w:t>
      </w:r>
      <w:r w:rsidR="003A2E4B">
        <w:rPr>
          <w:bCs/>
          <w:szCs w:val="28"/>
        </w:rPr>
        <w:t>7</w:t>
      </w:r>
      <w:r>
        <w:rPr>
          <w:bCs/>
          <w:szCs w:val="28"/>
        </w:rPr>
        <w:t xml:space="preserve">.Соблюдать при использовании Участка требования градостроительных регламентов, строительных, экологических, санитарно-гигиенических правил и норм, правил пожарной </w:t>
      </w:r>
      <w:r>
        <w:rPr>
          <w:bCs/>
          <w:szCs w:val="28"/>
        </w:rPr>
        <w:lastRenderedPageBreak/>
        <w:t>безопасности; обеспечить сохранность существующих подземных коммуникаций и сооружений и беспрепятственный доступ к ним представителей эксплуатирующих организаций.</w:t>
      </w:r>
    </w:p>
    <w:p w:rsidR="008A33D1" w:rsidRDefault="00F53827" w:rsidP="008A33D1">
      <w:pPr>
        <w:pStyle w:val="a5"/>
        <w:rPr>
          <w:bCs w:val="0"/>
        </w:rPr>
      </w:pPr>
      <w:r>
        <w:rPr>
          <w:bCs w:val="0"/>
        </w:rPr>
        <w:t xml:space="preserve">       </w:t>
      </w:r>
      <w:r w:rsidR="008A33D1" w:rsidRPr="004C3FD1">
        <w:rPr>
          <w:bCs w:val="0"/>
        </w:rPr>
        <w:t>3.2.</w:t>
      </w:r>
      <w:r w:rsidR="003A2E4B">
        <w:rPr>
          <w:bCs w:val="0"/>
        </w:rPr>
        <w:t>8</w:t>
      </w:r>
      <w:r w:rsidR="008A33D1" w:rsidRPr="004C3FD1">
        <w:rPr>
          <w:bCs w:val="0"/>
        </w:rPr>
        <w:t xml:space="preserve">. </w:t>
      </w:r>
      <w:r w:rsidR="00E23407">
        <w:rPr>
          <w:bCs w:val="0"/>
        </w:rPr>
        <w:t>Построить</w:t>
      </w:r>
      <w:r w:rsidR="008A33D1" w:rsidRPr="004C3FD1">
        <w:rPr>
          <w:bCs w:val="0"/>
        </w:rPr>
        <w:t xml:space="preserve"> </w:t>
      </w:r>
      <w:r w:rsidR="00BA5BF5" w:rsidRPr="00BA5BF5">
        <w:rPr>
          <w:iCs/>
        </w:rPr>
        <w:t>объект «Объекты производственного назначения»</w:t>
      </w:r>
      <w:r w:rsidR="00BA2DD4">
        <w:rPr>
          <w:bCs w:val="0"/>
        </w:rPr>
        <w:t xml:space="preserve"> </w:t>
      </w:r>
      <w:r w:rsidR="008A33D1" w:rsidRPr="004C3FD1">
        <w:rPr>
          <w:bCs w:val="0"/>
        </w:rPr>
        <w:t>на Участке в течени</w:t>
      </w:r>
      <w:r w:rsidR="00A54A60">
        <w:rPr>
          <w:bCs w:val="0"/>
        </w:rPr>
        <w:t>и</w:t>
      </w:r>
      <w:r w:rsidR="00BA5BF5">
        <w:rPr>
          <w:bCs w:val="0"/>
        </w:rPr>
        <w:t xml:space="preserve"> 3-х</w:t>
      </w:r>
      <w:r w:rsidR="008A33D1" w:rsidRPr="004C3FD1">
        <w:rPr>
          <w:bCs w:val="0"/>
        </w:rPr>
        <w:t xml:space="preserve"> лет с момента подписания настоящего договора. </w:t>
      </w:r>
    </w:p>
    <w:p w:rsidR="00BA2DD4" w:rsidRDefault="00BA2DD4" w:rsidP="008A33D1">
      <w:pPr>
        <w:pStyle w:val="a5"/>
        <w:rPr>
          <w:bCs w:val="0"/>
        </w:rPr>
      </w:pPr>
      <w:r>
        <w:rPr>
          <w:bCs w:val="0"/>
        </w:rPr>
        <w:t xml:space="preserve">       3.2.</w:t>
      </w:r>
      <w:r w:rsidR="00363174">
        <w:rPr>
          <w:bCs w:val="0"/>
        </w:rPr>
        <w:t>9</w:t>
      </w:r>
      <w:r>
        <w:rPr>
          <w:bCs w:val="0"/>
        </w:rPr>
        <w:t>. Самостоятельно</w:t>
      </w:r>
      <w:r w:rsidR="00A54A60">
        <w:rPr>
          <w:bCs w:val="0"/>
        </w:rPr>
        <w:t xml:space="preserve"> за свой счет</w:t>
      </w:r>
      <w:r>
        <w:rPr>
          <w:bCs w:val="0"/>
        </w:rPr>
        <w:t xml:space="preserve"> осуществить вынос</w:t>
      </w:r>
      <w:r w:rsidR="00A54A60">
        <w:rPr>
          <w:bCs w:val="0"/>
        </w:rPr>
        <w:t xml:space="preserve"> в натуру и закрепление межевых знаков по</w:t>
      </w:r>
      <w:r>
        <w:rPr>
          <w:bCs w:val="0"/>
        </w:rPr>
        <w:t xml:space="preserve"> границ</w:t>
      </w:r>
      <w:r w:rsidR="00A54A60">
        <w:rPr>
          <w:bCs w:val="0"/>
        </w:rPr>
        <w:t>ам</w:t>
      </w:r>
      <w:r>
        <w:rPr>
          <w:bCs w:val="0"/>
        </w:rPr>
        <w:t xml:space="preserve"> земельного участка.</w:t>
      </w:r>
    </w:p>
    <w:p w:rsidR="00166AEC" w:rsidRDefault="00166AEC" w:rsidP="008A33D1">
      <w:pPr>
        <w:pStyle w:val="a5"/>
        <w:rPr>
          <w:bCs w:val="0"/>
        </w:rPr>
      </w:pPr>
      <w:r>
        <w:rPr>
          <w:bCs w:val="0"/>
        </w:rPr>
        <w:t xml:space="preserve">       3.2.1</w:t>
      </w:r>
      <w:r w:rsidR="00363174">
        <w:rPr>
          <w:bCs w:val="0"/>
        </w:rPr>
        <w:t>0</w:t>
      </w:r>
      <w:r>
        <w:rPr>
          <w:bCs w:val="0"/>
        </w:rPr>
        <w:t xml:space="preserve">. Перед началом застройки произвести возмещение стоимости затрат по восстановлению зеленых насаждений в сумме </w:t>
      </w:r>
      <w:r w:rsidR="00BA5BF5">
        <w:rPr>
          <w:bCs w:val="0"/>
        </w:rPr>
        <w:t>385 089</w:t>
      </w:r>
      <w:r>
        <w:rPr>
          <w:bCs w:val="0"/>
        </w:rPr>
        <w:t xml:space="preserve"> рублей</w:t>
      </w:r>
      <w:r w:rsidR="00BA5BF5">
        <w:rPr>
          <w:bCs w:val="0"/>
        </w:rPr>
        <w:t xml:space="preserve"> 19 копеек</w:t>
      </w:r>
      <w:r>
        <w:rPr>
          <w:bCs w:val="0"/>
        </w:rPr>
        <w:t xml:space="preserve"> (</w:t>
      </w:r>
      <w:r w:rsidR="00BA5BF5">
        <w:rPr>
          <w:bCs w:val="0"/>
        </w:rPr>
        <w:t>триста восемьдесят пять тысяч восемьдесят девять рублей 19 копеек</w:t>
      </w:r>
      <w:r>
        <w:rPr>
          <w:bCs w:val="0"/>
        </w:rPr>
        <w:t>) и получить разрешение на вырубку зеленых насаждений в комитете по природопользованию и экологии Администрации города.</w:t>
      </w:r>
    </w:p>
    <w:p w:rsidR="008A33D1" w:rsidRDefault="00166AEC" w:rsidP="008A33D1">
      <w:pPr>
        <w:pStyle w:val="a5"/>
      </w:pPr>
      <w:r>
        <w:rPr>
          <w:bCs w:val="0"/>
        </w:rPr>
        <w:t xml:space="preserve">       </w:t>
      </w:r>
      <w:r w:rsidR="008A33D1" w:rsidRPr="004C3FD1">
        <w:rPr>
          <w:bCs w:val="0"/>
        </w:rPr>
        <w:t>3.2.</w:t>
      </w:r>
      <w:r w:rsidR="001513D6">
        <w:rPr>
          <w:bCs w:val="0"/>
        </w:rPr>
        <w:t>1</w:t>
      </w:r>
      <w:r w:rsidR="00F20964">
        <w:rPr>
          <w:bCs w:val="0"/>
        </w:rPr>
        <w:t>1</w:t>
      </w:r>
      <w:r w:rsidR="008A33D1" w:rsidRPr="004C3FD1">
        <w:rPr>
          <w:bCs w:val="0"/>
        </w:rPr>
        <w:t>. При продаже объекта незавершенного строительством, к покупателю объекта переходят все права и обязанности по выполнению условий  настоящего договора</w:t>
      </w:r>
      <w:r w:rsidR="00C02A56" w:rsidRPr="004C3FD1">
        <w:rPr>
          <w:bCs w:val="0"/>
        </w:rPr>
        <w:t>.</w:t>
      </w:r>
    </w:p>
    <w:p w:rsidR="00F53827" w:rsidRDefault="00F53827" w:rsidP="000B77CA">
      <w:pPr>
        <w:pStyle w:val="a5"/>
      </w:pPr>
      <w:r>
        <w:t xml:space="preserve">     </w:t>
      </w:r>
    </w:p>
    <w:p w:rsidR="00F53827" w:rsidRDefault="00F53827">
      <w:pPr>
        <w:numPr>
          <w:ilvl w:val="0"/>
          <w:numId w:val="13"/>
        </w:numPr>
        <w:jc w:val="center"/>
        <w:rPr>
          <w:bCs/>
          <w:szCs w:val="28"/>
        </w:rPr>
      </w:pPr>
      <w:r>
        <w:rPr>
          <w:bCs/>
          <w:szCs w:val="28"/>
        </w:rPr>
        <w:t>ОТВЕТСТВЕННОСТЬ СТОРОН</w:t>
      </w:r>
    </w:p>
    <w:p w:rsidR="00F53827" w:rsidRDefault="00F53827">
      <w:pPr>
        <w:jc w:val="both"/>
        <w:rPr>
          <w:bCs/>
          <w:szCs w:val="28"/>
        </w:rPr>
      </w:pPr>
      <w:r>
        <w:rPr>
          <w:bCs/>
          <w:szCs w:val="28"/>
        </w:rPr>
        <w:t xml:space="preserve">       4.1.Стороны несут ответственность за невыполнение условий договора в соответствии с  законодательством Российской Федерации.</w:t>
      </w:r>
    </w:p>
    <w:p w:rsidR="00F53827" w:rsidRDefault="00F53827">
      <w:pPr>
        <w:jc w:val="both"/>
      </w:pPr>
      <w:r>
        <w:t xml:space="preserve">       4.2.Спор по настоящему договору подлежит рассмотрению в суде </w:t>
      </w:r>
      <w:r w:rsidR="00F736E7">
        <w:t>в соответствии с подведомственностью, установленной законодательством Российской Федерации.</w:t>
      </w:r>
      <w:r>
        <w:t xml:space="preserve"> </w:t>
      </w:r>
    </w:p>
    <w:p w:rsidR="00F53827" w:rsidRDefault="00F53827">
      <w:pPr>
        <w:jc w:val="both"/>
      </w:pPr>
    </w:p>
    <w:p w:rsidR="00F53827" w:rsidRDefault="00F53827">
      <w:pPr>
        <w:jc w:val="center"/>
        <w:rPr>
          <w:bCs/>
          <w:szCs w:val="28"/>
        </w:rPr>
      </w:pPr>
      <w:r>
        <w:rPr>
          <w:bCs/>
          <w:szCs w:val="28"/>
        </w:rPr>
        <w:t>5. ОСОБЫЕ УСЛОВИЯ</w:t>
      </w:r>
    </w:p>
    <w:p w:rsidR="00F53827" w:rsidRDefault="00F53827">
      <w:pPr>
        <w:pStyle w:val="20"/>
        <w:spacing w:line="240" w:lineRule="auto"/>
        <w:rPr>
          <w:bCs w:val="0"/>
        </w:rPr>
      </w:pPr>
      <w:r>
        <w:rPr>
          <w:bCs w:val="0"/>
        </w:rPr>
        <w:t>5.1.Участок предоставляется Покупателю по акту приема-передачи, являющ</w:t>
      </w:r>
      <w:r w:rsidR="00DF5C3F">
        <w:rPr>
          <w:bCs w:val="0"/>
        </w:rPr>
        <w:t>емуся</w:t>
      </w:r>
      <w:r>
        <w:rPr>
          <w:bCs w:val="0"/>
        </w:rPr>
        <w:t xml:space="preserve"> неотъемлемой частью договора купли-продажи.</w:t>
      </w:r>
    </w:p>
    <w:p w:rsidR="00A15B81" w:rsidRDefault="00F53827" w:rsidP="00A15B81">
      <w:pPr>
        <w:pStyle w:val="20"/>
        <w:spacing w:line="240" w:lineRule="auto"/>
        <w:rPr>
          <w:iCs/>
        </w:rPr>
      </w:pPr>
      <w:r>
        <w:rPr>
          <w:bCs w:val="0"/>
        </w:rPr>
        <w:t xml:space="preserve">5.2. Договор составлен в трех экземплярах, имеющих равную юридическую силу. Первый экземпляр находится у Продавца, второй у Покупателя, третий в </w:t>
      </w:r>
      <w:r w:rsidR="00A15B81">
        <w:rPr>
          <w:iCs/>
        </w:rPr>
        <w:t>Сургутском отделе Управления Федеральной службы государственной регистрации, кадастра и картографии по Ханты-Мансийскому автономному округу-Югре.</w:t>
      </w:r>
    </w:p>
    <w:p w:rsidR="00BC6B42" w:rsidRDefault="00F53827">
      <w:pPr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</w:p>
    <w:p w:rsidR="00BC6B42" w:rsidRDefault="00F53827">
      <w:pPr>
        <w:jc w:val="center"/>
        <w:rPr>
          <w:bCs/>
          <w:szCs w:val="28"/>
        </w:rPr>
      </w:pPr>
      <w:r>
        <w:rPr>
          <w:bCs/>
          <w:szCs w:val="28"/>
        </w:rPr>
        <w:t>6.ЮРИДИЧЕСКИЕ АДРЕСА И РЕКВИЗИТЫ СТОРОН</w:t>
      </w:r>
    </w:p>
    <w:tbl>
      <w:tblPr>
        <w:tblW w:w="10695" w:type="dxa"/>
        <w:tblLook w:val="01E0"/>
      </w:tblPr>
      <w:tblGrid>
        <w:gridCol w:w="5268"/>
        <w:gridCol w:w="5427"/>
      </w:tblGrid>
      <w:tr w:rsidR="00F53827">
        <w:tc>
          <w:tcPr>
            <w:tcW w:w="5268" w:type="dxa"/>
          </w:tcPr>
          <w:p w:rsidR="00F53827" w:rsidRDefault="00F538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Продавец</w:t>
            </w:r>
          </w:p>
        </w:tc>
        <w:tc>
          <w:tcPr>
            <w:tcW w:w="5427" w:type="dxa"/>
          </w:tcPr>
          <w:p w:rsidR="00F53827" w:rsidRDefault="00F538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Покупатель</w:t>
            </w:r>
          </w:p>
        </w:tc>
      </w:tr>
      <w:tr w:rsidR="00F53827">
        <w:trPr>
          <w:cantSplit/>
          <w:trHeight w:val="1589"/>
        </w:trPr>
        <w:tc>
          <w:tcPr>
            <w:tcW w:w="5268" w:type="dxa"/>
            <w:tcBorders>
              <w:bottom w:val="nil"/>
            </w:tcBorders>
          </w:tcPr>
          <w:p w:rsidR="002203FC" w:rsidRDefault="002203FC" w:rsidP="002203F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Тюменская область, Ханты-Мансийский автономный округ - Югра, </w:t>
            </w:r>
          </w:p>
          <w:p w:rsidR="002203FC" w:rsidRDefault="002203FC" w:rsidP="002203F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г.Сургут, ул.Энгельса, 8</w:t>
            </w:r>
          </w:p>
          <w:p w:rsidR="002203FC" w:rsidRDefault="002203FC" w:rsidP="002203F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Р/сч.№</w:t>
            </w:r>
            <w:r>
              <w:t xml:space="preserve"> 40101810900000010001</w:t>
            </w:r>
            <w:r>
              <w:rPr>
                <w:bCs/>
                <w:szCs w:val="28"/>
              </w:rPr>
              <w:t xml:space="preserve"> </w:t>
            </w:r>
          </w:p>
          <w:p w:rsidR="002203FC" w:rsidRDefault="002203FC" w:rsidP="002203F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 РКЦ </w:t>
            </w:r>
            <w:r>
              <w:t>г.Ханты-Мансийска</w:t>
            </w:r>
          </w:p>
          <w:p w:rsidR="00F53827" w:rsidRDefault="002203FC" w:rsidP="002203F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БИК № </w:t>
            </w:r>
            <w:r>
              <w:t>047162000</w:t>
            </w:r>
          </w:p>
        </w:tc>
        <w:tc>
          <w:tcPr>
            <w:tcW w:w="5427" w:type="dxa"/>
            <w:tcBorders>
              <w:bottom w:val="nil"/>
            </w:tcBorders>
          </w:tcPr>
          <w:p w:rsidR="00093AA8" w:rsidRDefault="00093AA8" w:rsidP="00093AA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Тюменская область,  Ханты- Мансийский автономный округ - Югра, </w:t>
            </w:r>
          </w:p>
          <w:p w:rsidR="00093AA8" w:rsidRDefault="00093AA8" w:rsidP="00093AA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г.Сургут, ________________</w:t>
            </w:r>
          </w:p>
          <w:p w:rsidR="00093AA8" w:rsidRDefault="00093AA8" w:rsidP="00093AA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ИНН № _________________</w:t>
            </w:r>
          </w:p>
          <w:p w:rsidR="00093AA8" w:rsidRDefault="00093AA8" w:rsidP="00093AA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Банковский счет  № _______ </w:t>
            </w:r>
          </w:p>
          <w:p w:rsidR="00093AA8" w:rsidRDefault="00093AA8" w:rsidP="00093AA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в _______________________</w:t>
            </w:r>
          </w:p>
          <w:p w:rsidR="00093AA8" w:rsidRDefault="00093AA8" w:rsidP="00093AA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БИК ____________________ </w:t>
            </w:r>
          </w:p>
          <w:p w:rsidR="00F53827" w:rsidRDefault="00093AA8" w:rsidP="00093AA8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Тел:</w:t>
            </w:r>
          </w:p>
        </w:tc>
      </w:tr>
    </w:tbl>
    <w:p w:rsidR="00F53827" w:rsidRDefault="00F53827">
      <w:pPr>
        <w:jc w:val="both"/>
        <w:rPr>
          <w:bCs/>
          <w:szCs w:val="28"/>
        </w:rPr>
      </w:pPr>
      <w:r>
        <w:rPr>
          <w:bCs/>
          <w:szCs w:val="28"/>
        </w:rPr>
        <w:t xml:space="preserve">Продавец                                                                        Покупатель       </w:t>
      </w:r>
    </w:p>
    <w:p w:rsidR="00BA2DD4" w:rsidRDefault="00BA2DD4">
      <w:pPr>
        <w:jc w:val="both"/>
        <w:rPr>
          <w:bCs/>
          <w:szCs w:val="28"/>
        </w:rPr>
      </w:pPr>
    </w:p>
    <w:p w:rsidR="00F53827" w:rsidRDefault="00F53827">
      <w:pPr>
        <w:jc w:val="both"/>
        <w:rPr>
          <w:bCs/>
          <w:szCs w:val="28"/>
        </w:rPr>
      </w:pPr>
      <w:r>
        <w:rPr>
          <w:bCs/>
          <w:szCs w:val="28"/>
        </w:rPr>
        <w:t>__________________</w:t>
      </w:r>
      <w:r w:rsidR="002203FC" w:rsidRPr="002203FC">
        <w:rPr>
          <w:bCs/>
          <w:szCs w:val="28"/>
        </w:rPr>
        <w:t xml:space="preserve"> </w:t>
      </w:r>
      <w:r w:rsidR="002B2B21">
        <w:rPr>
          <w:bCs/>
          <w:szCs w:val="28"/>
        </w:rPr>
        <w:t>В.Д. Клочков</w:t>
      </w:r>
      <w:r w:rsidR="002203FC">
        <w:rPr>
          <w:bCs/>
          <w:szCs w:val="28"/>
        </w:rPr>
        <w:t xml:space="preserve">                          </w:t>
      </w:r>
      <w:r>
        <w:rPr>
          <w:bCs/>
          <w:szCs w:val="28"/>
        </w:rPr>
        <w:t>______________</w:t>
      </w:r>
      <w:r w:rsidR="006A1227">
        <w:rPr>
          <w:bCs/>
          <w:szCs w:val="28"/>
        </w:rPr>
        <w:t>______</w:t>
      </w:r>
    </w:p>
    <w:p w:rsidR="00BA2DD4" w:rsidRDefault="00BA2DD4">
      <w:pPr>
        <w:jc w:val="both"/>
        <w:rPr>
          <w:bCs/>
          <w:szCs w:val="28"/>
        </w:rPr>
      </w:pPr>
    </w:p>
    <w:p w:rsidR="008A33D1" w:rsidRDefault="008A33D1" w:rsidP="008A33D1">
      <w:pPr>
        <w:jc w:val="both"/>
        <w:rPr>
          <w:bCs/>
          <w:szCs w:val="28"/>
        </w:rPr>
      </w:pPr>
      <w:r>
        <w:rPr>
          <w:bCs/>
          <w:szCs w:val="28"/>
        </w:rPr>
        <w:t>Дата подписания ______________ 20____ г.                Дата подписания ______________ 20____ г.</w:t>
      </w:r>
    </w:p>
    <w:p w:rsidR="00E23407" w:rsidRDefault="00E23407" w:rsidP="00F56238">
      <w:pPr>
        <w:spacing w:line="360" w:lineRule="auto"/>
        <w:jc w:val="center"/>
        <w:rPr>
          <w:bCs/>
          <w:szCs w:val="28"/>
        </w:rPr>
      </w:pPr>
    </w:p>
    <w:p w:rsidR="00A97796" w:rsidRDefault="00A97796" w:rsidP="00F56238">
      <w:pPr>
        <w:spacing w:line="360" w:lineRule="auto"/>
        <w:jc w:val="center"/>
        <w:rPr>
          <w:bCs/>
          <w:szCs w:val="28"/>
        </w:rPr>
      </w:pPr>
    </w:p>
    <w:p w:rsidR="00A97796" w:rsidRDefault="00A97796" w:rsidP="00F56238">
      <w:pPr>
        <w:spacing w:line="360" w:lineRule="auto"/>
        <w:jc w:val="center"/>
        <w:rPr>
          <w:bCs/>
          <w:szCs w:val="28"/>
        </w:rPr>
      </w:pPr>
    </w:p>
    <w:p w:rsidR="00E022DD" w:rsidRDefault="00E022DD" w:rsidP="00F56238">
      <w:pPr>
        <w:spacing w:line="360" w:lineRule="auto"/>
        <w:jc w:val="center"/>
        <w:rPr>
          <w:bCs/>
          <w:szCs w:val="28"/>
        </w:rPr>
      </w:pPr>
    </w:p>
    <w:p w:rsidR="00A97796" w:rsidRDefault="00A97796" w:rsidP="00F56238">
      <w:pPr>
        <w:spacing w:line="360" w:lineRule="auto"/>
        <w:jc w:val="center"/>
        <w:rPr>
          <w:bCs/>
          <w:szCs w:val="28"/>
        </w:rPr>
      </w:pPr>
    </w:p>
    <w:p w:rsidR="00BA5BF5" w:rsidRDefault="00BA5BF5" w:rsidP="00F56238">
      <w:pPr>
        <w:spacing w:line="360" w:lineRule="auto"/>
        <w:jc w:val="center"/>
        <w:rPr>
          <w:bCs/>
          <w:szCs w:val="28"/>
        </w:rPr>
      </w:pPr>
    </w:p>
    <w:p w:rsidR="00BA5BF5" w:rsidRDefault="00BA5BF5" w:rsidP="00F56238">
      <w:pPr>
        <w:spacing w:line="360" w:lineRule="auto"/>
        <w:jc w:val="center"/>
        <w:rPr>
          <w:bCs/>
          <w:szCs w:val="28"/>
        </w:rPr>
      </w:pPr>
    </w:p>
    <w:p w:rsidR="00A97796" w:rsidRDefault="00A97796" w:rsidP="00F56238">
      <w:pPr>
        <w:spacing w:line="360" w:lineRule="auto"/>
        <w:jc w:val="center"/>
        <w:rPr>
          <w:bCs/>
          <w:szCs w:val="28"/>
        </w:rPr>
      </w:pPr>
    </w:p>
    <w:p w:rsidR="00F56238" w:rsidRDefault="00F56238" w:rsidP="00F56238">
      <w:pPr>
        <w:spacing w:line="360" w:lineRule="auto"/>
        <w:jc w:val="center"/>
        <w:rPr>
          <w:bCs/>
          <w:szCs w:val="28"/>
        </w:rPr>
      </w:pPr>
      <w:r>
        <w:rPr>
          <w:bCs/>
          <w:szCs w:val="28"/>
        </w:rPr>
        <w:lastRenderedPageBreak/>
        <w:t xml:space="preserve">Акт приема-передачи </w:t>
      </w:r>
    </w:p>
    <w:p w:rsidR="00F56238" w:rsidRDefault="00F56238" w:rsidP="00F56238">
      <w:pPr>
        <w:spacing w:line="360" w:lineRule="auto"/>
        <w:jc w:val="center"/>
        <w:rPr>
          <w:bCs/>
          <w:szCs w:val="28"/>
        </w:rPr>
      </w:pPr>
      <w:r>
        <w:rPr>
          <w:bCs/>
          <w:szCs w:val="28"/>
        </w:rPr>
        <w:t>земельного участка, приобретенного на основании</w:t>
      </w:r>
    </w:p>
    <w:p w:rsidR="00F56238" w:rsidRDefault="00F56238" w:rsidP="00F56238">
      <w:pPr>
        <w:spacing w:line="360" w:lineRule="auto"/>
        <w:jc w:val="center"/>
        <w:rPr>
          <w:bCs/>
          <w:szCs w:val="28"/>
        </w:rPr>
      </w:pPr>
      <w:r>
        <w:rPr>
          <w:bCs/>
          <w:szCs w:val="28"/>
        </w:rPr>
        <w:t xml:space="preserve"> договора купли-продажи № </w:t>
      </w:r>
      <w:r w:rsidR="00DA561E">
        <w:rPr>
          <w:bCs/>
          <w:szCs w:val="28"/>
        </w:rPr>
        <w:t>___</w:t>
      </w:r>
      <w:r>
        <w:rPr>
          <w:bCs/>
          <w:szCs w:val="28"/>
        </w:rPr>
        <w:t xml:space="preserve"> от</w:t>
      </w:r>
      <w:r w:rsidR="000D210B">
        <w:rPr>
          <w:bCs/>
          <w:szCs w:val="28"/>
        </w:rPr>
        <w:t xml:space="preserve"> </w:t>
      </w:r>
      <w:r w:rsidR="00DA561E">
        <w:rPr>
          <w:bCs/>
          <w:szCs w:val="28"/>
        </w:rPr>
        <w:t>__</w:t>
      </w:r>
      <w:r w:rsidR="005A7293">
        <w:rPr>
          <w:bCs/>
          <w:szCs w:val="28"/>
        </w:rPr>
        <w:t>.</w:t>
      </w:r>
      <w:r w:rsidR="00DA561E">
        <w:rPr>
          <w:bCs/>
          <w:szCs w:val="28"/>
        </w:rPr>
        <w:t>__</w:t>
      </w:r>
      <w:r w:rsidR="005A7293">
        <w:rPr>
          <w:bCs/>
          <w:szCs w:val="28"/>
        </w:rPr>
        <w:t>.</w:t>
      </w:r>
      <w:r>
        <w:rPr>
          <w:bCs/>
          <w:szCs w:val="28"/>
        </w:rPr>
        <w:t>20</w:t>
      </w:r>
      <w:r w:rsidR="000D210B">
        <w:rPr>
          <w:bCs/>
          <w:szCs w:val="28"/>
        </w:rPr>
        <w:t>1</w:t>
      </w:r>
      <w:r w:rsidR="00BA5BF5">
        <w:rPr>
          <w:bCs/>
          <w:szCs w:val="28"/>
        </w:rPr>
        <w:t>4</w:t>
      </w:r>
    </w:p>
    <w:p w:rsidR="00F56238" w:rsidRDefault="00F56238" w:rsidP="00F56238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г.Сургут                                                                                                         </w:t>
      </w:r>
      <w:r w:rsidR="0038152C">
        <w:rPr>
          <w:bCs/>
          <w:szCs w:val="28"/>
        </w:rPr>
        <w:t xml:space="preserve">             </w:t>
      </w:r>
      <w:r>
        <w:rPr>
          <w:bCs/>
          <w:szCs w:val="28"/>
        </w:rPr>
        <w:t xml:space="preserve">   «</w:t>
      </w:r>
      <w:r w:rsidR="00DA561E">
        <w:rPr>
          <w:bCs/>
          <w:szCs w:val="28"/>
        </w:rPr>
        <w:t>__</w:t>
      </w:r>
      <w:r w:rsidR="005A7293">
        <w:rPr>
          <w:bCs/>
          <w:szCs w:val="28"/>
        </w:rPr>
        <w:t xml:space="preserve">» </w:t>
      </w:r>
      <w:r w:rsidR="00DA561E">
        <w:rPr>
          <w:bCs/>
          <w:szCs w:val="28"/>
        </w:rPr>
        <w:t>_____</w:t>
      </w:r>
      <w:r w:rsidR="000D210B">
        <w:rPr>
          <w:bCs/>
          <w:szCs w:val="28"/>
        </w:rPr>
        <w:t xml:space="preserve"> </w:t>
      </w:r>
      <w:r>
        <w:rPr>
          <w:bCs/>
          <w:szCs w:val="28"/>
        </w:rPr>
        <w:t>20</w:t>
      </w:r>
      <w:r w:rsidR="00A15B81">
        <w:rPr>
          <w:bCs/>
          <w:szCs w:val="28"/>
        </w:rPr>
        <w:t>1</w:t>
      </w:r>
      <w:r w:rsidR="00BA5BF5">
        <w:rPr>
          <w:bCs/>
          <w:szCs w:val="28"/>
        </w:rPr>
        <w:t>4</w:t>
      </w:r>
    </w:p>
    <w:p w:rsidR="00F56238" w:rsidRDefault="00F56238" w:rsidP="00F56238">
      <w:pPr>
        <w:spacing w:line="360" w:lineRule="auto"/>
        <w:jc w:val="both"/>
        <w:rPr>
          <w:bCs/>
        </w:rPr>
      </w:pPr>
      <w:r>
        <w:rPr>
          <w:b/>
          <w:szCs w:val="28"/>
        </w:rPr>
        <w:t>Продавец:</w:t>
      </w:r>
      <w:r>
        <w:rPr>
          <w:bCs/>
          <w:szCs w:val="28"/>
        </w:rPr>
        <w:t xml:space="preserve"> </w:t>
      </w:r>
      <w:proofErr w:type="gramStart"/>
      <w:r w:rsidR="00DA561E" w:rsidRPr="009A7F8B">
        <w:t xml:space="preserve">Администрация муниципального образования городской округ город Сургут, в лице директора департамента имущественных и земельных отношений Администрации города Сургута </w:t>
      </w:r>
      <w:proofErr w:type="spellStart"/>
      <w:r w:rsidR="00082C99">
        <w:t>Клочкова</w:t>
      </w:r>
      <w:proofErr w:type="spellEnd"/>
      <w:r w:rsidR="00082C99">
        <w:t xml:space="preserve"> Вадима Дмитриевича</w:t>
      </w:r>
      <w:r w:rsidR="002203FC">
        <w:t>, действующей</w:t>
      </w:r>
      <w:r w:rsidR="002203FC" w:rsidRPr="009A7F8B">
        <w:t xml:space="preserve"> на основании доверенности </w:t>
      </w:r>
      <w:r w:rsidR="002203FC">
        <w:t xml:space="preserve">от </w:t>
      </w:r>
      <w:r w:rsidR="00082C99">
        <w:t>21.07.2014</w:t>
      </w:r>
      <w:r w:rsidR="002203FC" w:rsidRPr="00D57533">
        <w:t xml:space="preserve"> № 2</w:t>
      </w:r>
      <w:r w:rsidR="00082C99">
        <w:t>39</w:t>
      </w:r>
      <w:r w:rsidR="000D210B">
        <w:t>,</w:t>
      </w:r>
      <w:r>
        <w:t xml:space="preserve"> </w:t>
      </w:r>
      <w:r>
        <w:rPr>
          <w:bCs/>
          <w:szCs w:val="28"/>
        </w:rPr>
        <w:t xml:space="preserve">с одной стороны, и </w:t>
      </w:r>
      <w:r>
        <w:rPr>
          <w:b/>
          <w:szCs w:val="28"/>
        </w:rPr>
        <w:t xml:space="preserve">Покупатель: </w:t>
      </w:r>
      <w:r w:rsidR="00DA561E">
        <w:rPr>
          <w:bCs/>
          <w:szCs w:val="28"/>
        </w:rPr>
        <w:t>____________________________</w:t>
      </w:r>
      <w:r>
        <w:rPr>
          <w:bCs/>
          <w:szCs w:val="28"/>
        </w:rPr>
        <w:t xml:space="preserve">, </w:t>
      </w:r>
      <w:r>
        <w:rPr>
          <w:bCs/>
        </w:rPr>
        <w:t>составили и подписали настоящий акт о нижеследующем:</w:t>
      </w:r>
      <w:proofErr w:type="gramEnd"/>
    </w:p>
    <w:p w:rsidR="00F56238" w:rsidRDefault="00F56238" w:rsidP="00F56238">
      <w:pPr>
        <w:spacing w:line="360" w:lineRule="auto"/>
        <w:jc w:val="both"/>
      </w:pPr>
      <w:r>
        <w:rPr>
          <w:bCs/>
          <w:szCs w:val="28"/>
        </w:rPr>
        <w:t xml:space="preserve">1.1.Продавец передает, а Покупатель принимает земельный участок </w:t>
      </w:r>
      <w:r>
        <w:t>из земель, относящихся к категории «земли населенных пунктов», с кадастровым номером 86:10:0101</w:t>
      </w:r>
      <w:r w:rsidR="00BA5BF5">
        <w:t>211</w:t>
      </w:r>
      <w:r w:rsidR="00772010">
        <w:t>:</w:t>
      </w:r>
      <w:r w:rsidR="00BA5BF5">
        <w:t>2</w:t>
      </w:r>
      <w:r w:rsidR="00253E1E">
        <w:t>9</w:t>
      </w:r>
      <w:r>
        <w:t xml:space="preserve">, расположенный </w:t>
      </w:r>
      <w:r w:rsidR="00DA561E">
        <w:t>п</w:t>
      </w:r>
      <w:r>
        <w:t>о адресу: Ханты-Мансийский автономный округ</w:t>
      </w:r>
      <w:r w:rsidR="0004375D">
        <w:t>-Югра</w:t>
      </w:r>
      <w:r>
        <w:t xml:space="preserve">, город Сургут, </w:t>
      </w:r>
      <w:r w:rsidR="00BA5BF5" w:rsidRPr="00BA5BF5">
        <w:rPr>
          <w:iCs/>
        </w:rPr>
        <w:t>Восточный промрайон, улица Базовая</w:t>
      </w:r>
      <w:r w:rsidR="00964B8F" w:rsidRPr="00BA5BF5">
        <w:t>,</w:t>
      </w:r>
      <w:r w:rsidR="00964B8F">
        <w:t xml:space="preserve"> </w:t>
      </w:r>
      <w:r>
        <w:t xml:space="preserve">в границах, указанных в кадастровом </w:t>
      </w:r>
      <w:r w:rsidR="00C36CA1">
        <w:t>паспорте</w:t>
      </w:r>
      <w:r w:rsidR="00D13381">
        <w:t xml:space="preserve"> участка</w:t>
      </w:r>
      <w:r>
        <w:t xml:space="preserve">, </w:t>
      </w:r>
      <w:r w:rsidR="00BA5BF5" w:rsidRPr="00BA5BF5">
        <w:rPr>
          <w:iCs/>
        </w:rPr>
        <w:t>для строительства объекта «Объекты производственного назначения»</w:t>
      </w:r>
      <w:r w:rsidRPr="00D13381">
        <w:t>.</w:t>
      </w:r>
      <w:r>
        <w:t xml:space="preserve"> Площадь земельного участка соответствует материалам межевания и составляет</w:t>
      </w:r>
      <w:r w:rsidR="0004375D">
        <w:t xml:space="preserve"> </w:t>
      </w:r>
      <w:r w:rsidR="00BA5BF5">
        <w:t>4848</w:t>
      </w:r>
      <w:r>
        <w:t xml:space="preserve"> кв.м.</w:t>
      </w:r>
      <w:r w:rsidR="000D210B">
        <w:t xml:space="preserve"> </w:t>
      </w:r>
      <w:r>
        <w:t>Претензий к состоянию и качеству земельного участка не имеется.</w:t>
      </w:r>
    </w:p>
    <w:p w:rsidR="00A15B81" w:rsidRDefault="00F56238" w:rsidP="00DA561E">
      <w:pPr>
        <w:pStyle w:val="20"/>
        <w:ind w:firstLine="357"/>
        <w:rPr>
          <w:iCs/>
        </w:rPr>
      </w:pPr>
      <w:r>
        <w:t xml:space="preserve">1.2.Настоящий акт составлен в 3-х экземплярах, имеющих одинаковую юридическую силу. Один экземпляр к договору Продавца, второй к договору Покупателя, третий к договору для </w:t>
      </w:r>
      <w:r w:rsidR="00A15B81">
        <w:rPr>
          <w:iCs/>
        </w:rPr>
        <w:t xml:space="preserve">Сургутского отдела Управления Федеральной службы государственной регистрации, кадастра и картографии по Ханты-Мансийскому автономному округу-Югре. </w:t>
      </w:r>
    </w:p>
    <w:p w:rsidR="00CB04D9" w:rsidRDefault="00F56238" w:rsidP="00A15B81">
      <w:pPr>
        <w:pStyle w:val="20"/>
        <w:spacing w:line="240" w:lineRule="auto"/>
      </w:pPr>
      <w:r>
        <w:t xml:space="preserve">                                            </w:t>
      </w:r>
    </w:p>
    <w:p w:rsidR="00F56238" w:rsidRDefault="00F56238" w:rsidP="00CB04D9">
      <w:pPr>
        <w:pStyle w:val="a5"/>
        <w:spacing w:line="360" w:lineRule="auto"/>
        <w:jc w:val="center"/>
        <w:rPr>
          <w:bCs w:val="0"/>
          <w:spacing w:val="-20"/>
        </w:rPr>
      </w:pPr>
      <w:r>
        <w:rPr>
          <w:bCs w:val="0"/>
          <w:spacing w:val="-20"/>
        </w:rPr>
        <w:t>Юридические адреса и реквизиты сторон:</w:t>
      </w:r>
    </w:p>
    <w:tbl>
      <w:tblPr>
        <w:tblW w:w="10695" w:type="dxa"/>
        <w:tblLook w:val="01E0"/>
      </w:tblPr>
      <w:tblGrid>
        <w:gridCol w:w="5268"/>
        <w:gridCol w:w="5427"/>
      </w:tblGrid>
      <w:tr w:rsidR="00DA561E">
        <w:tc>
          <w:tcPr>
            <w:tcW w:w="5268" w:type="dxa"/>
          </w:tcPr>
          <w:p w:rsidR="00DA561E" w:rsidRDefault="00DA561E" w:rsidP="00DA561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Продавец</w:t>
            </w:r>
          </w:p>
        </w:tc>
        <w:tc>
          <w:tcPr>
            <w:tcW w:w="5427" w:type="dxa"/>
          </w:tcPr>
          <w:p w:rsidR="00DA561E" w:rsidRDefault="00DA561E" w:rsidP="00DA561E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Покупатель</w:t>
            </w:r>
          </w:p>
        </w:tc>
      </w:tr>
      <w:tr w:rsidR="00DA561E">
        <w:trPr>
          <w:cantSplit/>
          <w:trHeight w:val="1589"/>
        </w:trPr>
        <w:tc>
          <w:tcPr>
            <w:tcW w:w="5268" w:type="dxa"/>
            <w:tcBorders>
              <w:bottom w:val="nil"/>
            </w:tcBorders>
          </w:tcPr>
          <w:p w:rsidR="002203FC" w:rsidRDefault="002203FC" w:rsidP="002203F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Тюменская область, Ханты-Мансийский автономный округ - Югра, </w:t>
            </w:r>
          </w:p>
          <w:p w:rsidR="002203FC" w:rsidRDefault="002203FC" w:rsidP="002203FC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г.Сургут, ул.Энгельса, 8</w:t>
            </w:r>
          </w:p>
          <w:p w:rsidR="002203FC" w:rsidRDefault="002203FC" w:rsidP="002203F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Р/сч.№</w:t>
            </w:r>
            <w:r>
              <w:t xml:space="preserve"> 40101810900000010001</w:t>
            </w:r>
            <w:r>
              <w:rPr>
                <w:bCs/>
                <w:szCs w:val="28"/>
              </w:rPr>
              <w:t xml:space="preserve"> </w:t>
            </w:r>
          </w:p>
          <w:p w:rsidR="002203FC" w:rsidRDefault="002203FC" w:rsidP="002203F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в РКЦ </w:t>
            </w:r>
            <w:r>
              <w:t>г.Ханты-Мансийска</w:t>
            </w:r>
          </w:p>
          <w:p w:rsidR="00DA561E" w:rsidRDefault="002203FC" w:rsidP="002203FC">
            <w:pPr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БИК № </w:t>
            </w:r>
            <w:r>
              <w:t>047162000</w:t>
            </w:r>
          </w:p>
        </w:tc>
        <w:tc>
          <w:tcPr>
            <w:tcW w:w="5427" w:type="dxa"/>
            <w:tcBorders>
              <w:bottom w:val="nil"/>
            </w:tcBorders>
          </w:tcPr>
          <w:p w:rsidR="00DA561E" w:rsidRDefault="00DA561E" w:rsidP="00DA561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Тюменская область,  Ханты- Мансийский автономный округ - Югра, </w:t>
            </w:r>
          </w:p>
          <w:p w:rsidR="00DA561E" w:rsidRDefault="00DA561E" w:rsidP="00DA561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г.Сургут, ________________</w:t>
            </w:r>
          </w:p>
          <w:p w:rsidR="00DA561E" w:rsidRDefault="00DA561E" w:rsidP="00DA561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ИНН № _________________</w:t>
            </w:r>
          </w:p>
          <w:p w:rsidR="00DA561E" w:rsidRDefault="00DA561E" w:rsidP="00DA561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Банковский счет  № _______ </w:t>
            </w:r>
          </w:p>
          <w:p w:rsidR="00DA561E" w:rsidRDefault="00DA561E" w:rsidP="00DA561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в _______________________</w:t>
            </w:r>
          </w:p>
          <w:p w:rsidR="00DA561E" w:rsidRDefault="00DA561E" w:rsidP="00DA561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БИК ____________________ </w:t>
            </w:r>
          </w:p>
          <w:p w:rsidR="00DA561E" w:rsidRDefault="00DA561E" w:rsidP="00DA561E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Тел:</w:t>
            </w:r>
          </w:p>
        </w:tc>
      </w:tr>
    </w:tbl>
    <w:p w:rsidR="00DA561E" w:rsidRDefault="00DA561E" w:rsidP="00DA561E">
      <w:pPr>
        <w:jc w:val="both"/>
        <w:rPr>
          <w:bCs/>
          <w:szCs w:val="28"/>
        </w:rPr>
      </w:pPr>
    </w:p>
    <w:p w:rsidR="00DA561E" w:rsidRDefault="00DA561E" w:rsidP="00DA561E">
      <w:pPr>
        <w:jc w:val="both"/>
        <w:rPr>
          <w:bCs/>
          <w:szCs w:val="28"/>
        </w:rPr>
      </w:pPr>
      <w:r>
        <w:rPr>
          <w:bCs/>
          <w:szCs w:val="28"/>
        </w:rPr>
        <w:t xml:space="preserve">Продавец                                                                        Покупатель       </w:t>
      </w:r>
    </w:p>
    <w:p w:rsidR="00DA561E" w:rsidRDefault="00DA561E" w:rsidP="00DA561E">
      <w:pPr>
        <w:jc w:val="both"/>
        <w:rPr>
          <w:bCs/>
          <w:szCs w:val="28"/>
        </w:rPr>
      </w:pPr>
    </w:p>
    <w:p w:rsidR="00DA561E" w:rsidRDefault="00DA561E" w:rsidP="00DA561E">
      <w:pPr>
        <w:jc w:val="both"/>
        <w:rPr>
          <w:bCs/>
          <w:szCs w:val="28"/>
        </w:rPr>
      </w:pPr>
      <w:r>
        <w:rPr>
          <w:bCs/>
          <w:szCs w:val="28"/>
        </w:rPr>
        <w:t>__________________</w:t>
      </w:r>
      <w:r w:rsidR="002B2B21">
        <w:rPr>
          <w:bCs/>
          <w:szCs w:val="28"/>
        </w:rPr>
        <w:t>В.Д. Клочков</w:t>
      </w:r>
      <w:r>
        <w:rPr>
          <w:bCs/>
          <w:szCs w:val="28"/>
        </w:rPr>
        <w:t xml:space="preserve">                          ____________________</w:t>
      </w:r>
    </w:p>
    <w:p w:rsidR="00DA561E" w:rsidRDefault="00DA561E" w:rsidP="00DA561E">
      <w:pPr>
        <w:jc w:val="both"/>
        <w:rPr>
          <w:bCs/>
          <w:szCs w:val="28"/>
        </w:rPr>
      </w:pPr>
    </w:p>
    <w:p w:rsidR="00F56238" w:rsidRDefault="00F56238">
      <w:pPr>
        <w:jc w:val="both"/>
        <w:rPr>
          <w:bCs/>
          <w:szCs w:val="28"/>
        </w:rPr>
      </w:pPr>
    </w:p>
    <w:sectPr w:rsidR="00F56238" w:rsidSect="00752245">
      <w:pgSz w:w="11906" w:h="16838"/>
      <w:pgMar w:top="851" w:right="505" w:bottom="85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73F6C"/>
    <w:multiLevelType w:val="multilevel"/>
    <w:tmpl w:val="5F34A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855"/>
        </w:tabs>
        <w:ind w:left="0" w:firstLine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">
    <w:nsid w:val="0D762139"/>
    <w:multiLevelType w:val="multilevel"/>
    <w:tmpl w:val="2460C8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59A623A"/>
    <w:multiLevelType w:val="hybridMultilevel"/>
    <w:tmpl w:val="FA88BB80"/>
    <w:lvl w:ilvl="0" w:tplc="93EEB85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C3CDFBA">
      <w:numFmt w:val="none"/>
      <w:lvlText w:val=""/>
      <w:lvlJc w:val="left"/>
      <w:pPr>
        <w:tabs>
          <w:tab w:val="num" w:pos="360"/>
        </w:tabs>
      </w:pPr>
    </w:lvl>
    <w:lvl w:ilvl="2" w:tplc="6122AFF8">
      <w:numFmt w:val="none"/>
      <w:lvlText w:val=""/>
      <w:lvlJc w:val="left"/>
      <w:pPr>
        <w:tabs>
          <w:tab w:val="num" w:pos="360"/>
        </w:tabs>
      </w:pPr>
    </w:lvl>
    <w:lvl w:ilvl="3" w:tplc="4E1CF900">
      <w:numFmt w:val="none"/>
      <w:lvlText w:val=""/>
      <w:lvlJc w:val="left"/>
      <w:pPr>
        <w:tabs>
          <w:tab w:val="num" w:pos="360"/>
        </w:tabs>
      </w:pPr>
    </w:lvl>
    <w:lvl w:ilvl="4" w:tplc="F884A140">
      <w:numFmt w:val="none"/>
      <w:lvlText w:val=""/>
      <w:lvlJc w:val="left"/>
      <w:pPr>
        <w:tabs>
          <w:tab w:val="num" w:pos="360"/>
        </w:tabs>
      </w:pPr>
    </w:lvl>
    <w:lvl w:ilvl="5" w:tplc="BB0AF2F2">
      <w:numFmt w:val="none"/>
      <w:lvlText w:val=""/>
      <w:lvlJc w:val="left"/>
      <w:pPr>
        <w:tabs>
          <w:tab w:val="num" w:pos="360"/>
        </w:tabs>
      </w:pPr>
    </w:lvl>
    <w:lvl w:ilvl="6" w:tplc="DE8640C8">
      <w:numFmt w:val="none"/>
      <w:lvlText w:val=""/>
      <w:lvlJc w:val="left"/>
      <w:pPr>
        <w:tabs>
          <w:tab w:val="num" w:pos="360"/>
        </w:tabs>
      </w:pPr>
    </w:lvl>
    <w:lvl w:ilvl="7" w:tplc="A6D48EE8">
      <w:numFmt w:val="none"/>
      <w:lvlText w:val=""/>
      <w:lvlJc w:val="left"/>
      <w:pPr>
        <w:tabs>
          <w:tab w:val="num" w:pos="360"/>
        </w:tabs>
      </w:pPr>
    </w:lvl>
    <w:lvl w:ilvl="8" w:tplc="CFA0E96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DF14ABB"/>
    <w:multiLevelType w:val="multilevel"/>
    <w:tmpl w:val="86B67DE2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1903F00"/>
    <w:multiLevelType w:val="hybridMultilevel"/>
    <w:tmpl w:val="09AEA3D8"/>
    <w:lvl w:ilvl="0" w:tplc="46082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BD76840"/>
    <w:multiLevelType w:val="multilevel"/>
    <w:tmpl w:val="71206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855"/>
        </w:tabs>
        <w:ind w:left="0" w:firstLine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3DCC7666"/>
    <w:multiLevelType w:val="multilevel"/>
    <w:tmpl w:val="C818D736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406A5164"/>
    <w:multiLevelType w:val="multilevel"/>
    <w:tmpl w:val="75640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855"/>
        </w:tabs>
        <w:ind w:left="0" w:firstLine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51D64B9F"/>
    <w:multiLevelType w:val="multilevel"/>
    <w:tmpl w:val="65724040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55CB25D9"/>
    <w:multiLevelType w:val="multilevel"/>
    <w:tmpl w:val="1C2AF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9671D74"/>
    <w:multiLevelType w:val="multilevel"/>
    <w:tmpl w:val="91E43BA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15E142B"/>
    <w:multiLevelType w:val="multilevel"/>
    <w:tmpl w:val="42FC409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7100ED2"/>
    <w:multiLevelType w:val="multilevel"/>
    <w:tmpl w:val="64AEC9E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70F07182"/>
    <w:multiLevelType w:val="multilevel"/>
    <w:tmpl w:val="999C93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>
    <w:nsid w:val="76BF4F70"/>
    <w:multiLevelType w:val="multilevel"/>
    <w:tmpl w:val="494AF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855"/>
        </w:tabs>
        <w:ind w:left="0" w:firstLine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5">
    <w:nsid w:val="78693846"/>
    <w:multiLevelType w:val="multilevel"/>
    <w:tmpl w:val="64B0459A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4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2"/>
  </w:num>
  <w:num w:numId="11">
    <w:abstractNumId w:val="11"/>
  </w:num>
  <w:num w:numId="12">
    <w:abstractNumId w:val="6"/>
  </w:num>
  <w:num w:numId="13">
    <w:abstractNumId w:val="15"/>
  </w:num>
  <w:num w:numId="14">
    <w:abstractNumId w:val="4"/>
  </w:num>
  <w:num w:numId="15">
    <w:abstractNumId w:val="13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1668F4"/>
    <w:rsid w:val="00026E70"/>
    <w:rsid w:val="00030685"/>
    <w:rsid w:val="0004375D"/>
    <w:rsid w:val="00082C99"/>
    <w:rsid w:val="00093AA8"/>
    <w:rsid w:val="000B0A3F"/>
    <w:rsid w:val="000B77CA"/>
    <w:rsid w:val="000D210B"/>
    <w:rsid w:val="0014582E"/>
    <w:rsid w:val="001513D6"/>
    <w:rsid w:val="001668F4"/>
    <w:rsid w:val="00166AEC"/>
    <w:rsid w:val="001B6129"/>
    <w:rsid w:val="002203FC"/>
    <w:rsid w:val="00246224"/>
    <w:rsid w:val="00250C2B"/>
    <w:rsid w:val="00253E1E"/>
    <w:rsid w:val="002B2B21"/>
    <w:rsid w:val="0030349D"/>
    <w:rsid w:val="003066BF"/>
    <w:rsid w:val="00345F6E"/>
    <w:rsid w:val="00363174"/>
    <w:rsid w:val="0038152C"/>
    <w:rsid w:val="003A2E4B"/>
    <w:rsid w:val="004A0765"/>
    <w:rsid w:val="004C3FD1"/>
    <w:rsid w:val="004D040F"/>
    <w:rsid w:val="00524925"/>
    <w:rsid w:val="00585600"/>
    <w:rsid w:val="005A7293"/>
    <w:rsid w:val="005F6D41"/>
    <w:rsid w:val="00602E0A"/>
    <w:rsid w:val="00650335"/>
    <w:rsid w:val="00692D7F"/>
    <w:rsid w:val="006A1227"/>
    <w:rsid w:val="006E0C4E"/>
    <w:rsid w:val="00752245"/>
    <w:rsid w:val="00766EDE"/>
    <w:rsid w:val="00772010"/>
    <w:rsid w:val="007B2BD7"/>
    <w:rsid w:val="007D161B"/>
    <w:rsid w:val="00854F71"/>
    <w:rsid w:val="008A33D1"/>
    <w:rsid w:val="008B4355"/>
    <w:rsid w:val="008C0C0E"/>
    <w:rsid w:val="008E62D8"/>
    <w:rsid w:val="00964B8F"/>
    <w:rsid w:val="00990281"/>
    <w:rsid w:val="00A15B81"/>
    <w:rsid w:val="00A54A60"/>
    <w:rsid w:val="00A90D80"/>
    <w:rsid w:val="00A97796"/>
    <w:rsid w:val="00AA1A2E"/>
    <w:rsid w:val="00BA2DD4"/>
    <w:rsid w:val="00BA5BF5"/>
    <w:rsid w:val="00BC6B42"/>
    <w:rsid w:val="00C02A56"/>
    <w:rsid w:val="00C276C5"/>
    <w:rsid w:val="00C36CA1"/>
    <w:rsid w:val="00C549B9"/>
    <w:rsid w:val="00C82A12"/>
    <w:rsid w:val="00CB04D9"/>
    <w:rsid w:val="00D13381"/>
    <w:rsid w:val="00D27390"/>
    <w:rsid w:val="00D27BBB"/>
    <w:rsid w:val="00D51312"/>
    <w:rsid w:val="00D76735"/>
    <w:rsid w:val="00DA561E"/>
    <w:rsid w:val="00DD1219"/>
    <w:rsid w:val="00DF28B8"/>
    <w:rsid w:val="00DF5C3F"/>
    <w:rsid w:val="00E01C6D"/>
    <w:rsid w:val="00E022DD"/>
    <w:rsid w:val="00E20074"/>
    <w:rsid w:val="00E20F5E"/>
    <w:rsid w:val="00E23407"/>
    <w:rsid w:val="00F20964"/>
    <w:rsid w:val="00F414DD"/>
    <w:rsid w:val="00F53827"/>
    <w:rsid w:val="00F56238"/>
    <w:rsid w:val="00F73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6129"/>
    <w:rPr>
      <w:sz w:val="24"/>
      <w:szCs w:val="24"/>
    </w:rPr>
  </w:style>
  <w:style w:type="paragraph" w:styleId="1">
    <w:name w:val="heading 1"/>
    <w:basedOn w:val="a"/>
    <w:next w:val="a"/>
    <w:qFormat/>
    <w:rsid w:val="001B6129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B612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B6129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B612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1B612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B6129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B612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qFormat/>
    <w:rsid w:val="001B612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B612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1B6129"/>
    <w:pPr>
      <w:jc w:val="center"/>
    </w:pPr>
    <w:rPr>
      <w:b/>
      <w:sz w:val="28"/>
      <w:szCs w:val="28"/>
    </w:rPr>
  </w:style>
  <w:style w:type="paragraph" w:styleId="a4">
    <w:name w:val="Body Text Indent"/>
    <w:basedOn w:val="a"/>
    <w:rsid w:val="001B6129"/>
    <w:pPr>
      <w:ind w:firstLine="708"/>
      <w:jc w:val="both"/>
    </w:pPr>
    <w:rPr>
      <w:bCs/>
      <w:szCs w:val="28"/>
    </w:rPr>
  </w:style>
  <w:style w:type="paragraph" w:styleId="a5">
    <w:name w:val="Body Text"/>
    <w:basedOn w:val="a"/>
    <w:rsid w:val="001B6129"/>
    <w:pPr>
      <w:jc w:val="both"/>
    </w:pPr>
    <w:rPr>
      <w:bCs/>
      <w:szCs w:val="28"/>
    </w:rPr>
  </w:style>
  <w:style w:type="paragraph" w:styleId="20">
    <w:name w:val="Body Text Indent 2"/>
    <w:basedOn w:val="a"/>
    <w:rsid w:val="001B6129"/>
    <w:pPr>
      <w:spacing w:line="360" w:lineRule="auto"/>
      <w:ind w:firstLine="360"/>
      <w:jc w:val="both"/>
    </w:pPr>
    <w:rPr>
      <w:bCs/>
      <w:szCs w:val="28"/>
    </w:rPr>
  </w:style>
  <w:style w:type="paragraph" w:styleId="30">
    <w:name w:val="Body Text 3"/>
    <w:basedOn w:val="a"/>
    <w:rsid w:val="001B6129"/>
    <w:pPr>
      <w:jc w:val="both"/>
    </w:pPr>
    <w:rPr>
      <w:i/>
      <w:sz w:val="23"/>
      <w:szCs w:val="20"/>
    </w:rPr>
  </w:style>
  <w:style w:type="paragraph" w:customStyle="1" w:styleId="10">
    <w:name w:val="Основной текст1"/>
    <w:basedOn w:val="a"/>
    <w:rsid w:val="00F56238"/>
    <w:pPr>
      <w:jc w:val="both"/>
    </w:pPr>
    <w:rPr>
      <w:szCs w:val="20"/>
    </w:rPr>
  </w:style>
  <w:style w:type="paragraph" w:styleId="a6">
    <w:name w:val="Balloon Text"/>
    <w:basedOn w:val="a"/>
    <w:semiHidden/>
    <w:rsid w:val="002203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9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adOffice331\&#1064;&#1072;&#1073;&#1083;&#1086;&#1085;&#1099;\&#1082;&#1091;&#1087;&#1083;&#1103;%20&#1072;&#1083;&#1100;&#1096;&#1080;&#1085;%20+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купля альшин +</Template>
  <TotalTime>3</TotalTime>
  <Pages>3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</vt:lpstr>
    </vt:vector>
  </TitlesOfParts>
  <Company>Gorkomzem</Company>
  <LinksUpToDate>false</LinksUpToDate>
  <CharactersWithSpaces>8114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</dc:title>
  <dc:subject/>
  <dc:creator>SolEA</dc:creator>
  <cp:keywords/>
  <dc:description/>
  <cp:lastModifiedBy> </cp:lastModifiedBy>
  <cp:revision>4</cp:revision>
  <cp:lastPrinted>2014-08-05T09:11:00Z</cp:lastPrinted>
  <dcterms:created xsi:type="dcterms:W3CDTF">2014-08-05T09:11:00Z</dcterms:created>
  <dcterms:modified xsi:type="dcterms:W3CDTF">2014-08-05T10:35:00Z</dcterms:modified>
</cp:coreProperties>
</file>